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29F" w:rsidRPr="000E460F" w:rsidRDefault="006C429F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6C429F" w:rsidRPr="00060290" w:rsidRDefault="006C429F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C429F" w:rsidRPr="00060290" w:rsidRDefault="006C429F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C429F" w:rsidRPr="000E460F" w:rsidRDefault="006C429F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6C429F" w:rsidRDefault="006C429F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C429F" w:rsidRPr="00060290" w:rsidRDefault="006C429F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C429F" w:rsidRPr="000E460F" w:rsidRDefault="006C429F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6C429F" w:rsidRPr="00D07348" w:rsidRDefault="006C429F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2169C3">
        <w:rPr>
          <w:rFonts w:ascii="Sylfaen" w:hAnsi="Sylfaen" w:cs="Sylfaen"/>
          <w:lang w:val="hy-AM"/>
        </w:rPr>
        <w:t>կոնդենսատի պահուստի բակի ներքին ծածկույթի</w:t>
      </w:r>
      <w:r w:rsidRPr="003C1215">
        <w:rPr>
          <w:rFonts w:ascii="Sylfaen" w:hAnsi="Sylfaen" w:cs="Sylfaen"/>
          <w:lang w:val="hy-AM"/>
        </w:rPr>
        <w:t xml:space="preserve"> վերանորոգման </w:t>
      </w:r>
      <w:r w:rsidRPr="00B01C47">
        <w:rPr>
          <w:rFonts w:ascii="Sylfaen" w:hAnsi="Sylfaen" w:cs="Sylfaen"/>
          <w:lang w:val="hy-AM"/>
        </w:rPr>
        <w:t>աշխատանքների կատարման պարագաների ու նյութերի</w:t>
      </w:r>
      <w:r w:rsidRPr="00817B70">
        <w:rPr>
          <w:rFonts w:ascii="Sylfaen" w:hAnsi="Sylfaen" w:cs="Sylfaen"/>
          <w:lang w:val="hy-AM"/>
        </w:rPr>
        <w:t xml:space="preserve"> ձեռք բերում</w:t>
      </w:r>
      <w:r w:rsidRPr="000E460F">
        <w:rPr>
          <w:rFonts w:ascii="Sylfaen" w:hAnsi="Sylfaen" w:cs="Sylfaen"/>
          <w:lang w:val="hy-AM"/>
        </w:rPr>
        <w:t>:</w:t>
      </w:r>
    </w:p>
    <w:p w:rsidR="006C429F" w:rsidRPr="000E460F" w:rsidRDefault="006C429F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6C429F" w:rsidRPr="000E460F" w:rsidRDefault="006C429F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6C429F" w:rsidRPr="000E460F" w:rsidRDefault="006C429F" w:rsidP="00BD71E5">
      <w:pPr>
        <w:ind w:left="360" w:hanging="360"/>
        <w:rPr>
          <w:rFonts w:ascii="Sylfaen" w:hAnsi="Sylfaen" w:cs="Sylfaen"/>
          <w:lang w:val="hy-AM"/>
        </w:rPr>
      </w:pPr>
    </w:p>
    <w:p w:rsidR="006C429F" w:rsidRPr="000E460F" w:rsidRDefault="006C429F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503CBE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503CBE">
        <w:rPr>
          <w:rFonts w:ascii="Sylfaen" w:hAnsi="Sylfaen" w:cs="Sylfaen"/>
          <w:lang w:val="hy-AM"/>
        </w:rPr>
        <w:t>H5/OE2014-S-</w:t>
      </w:r>
      <w:r w:rsidRPr="003C1215">
        <w:rPr>
          <w:rFonts w:ascii="Sylfaen" w:hAnsi="Sylfaen" w:cs="Sylfaen"/>
          <w:lang w:val="hy-AM"/>
        </w:rPr>
        <w:t>0</w:t>
      </w:r>
      <w:r w:rsidRPr="00503CBE">
        <w:rPr>
          <w:rFonts w:ascii="Sylfaen" w:hAnsi="Sylfaen" w:cs="Sylfaen"/>
          <w:lang w:val="hy-AM"/>
        </w:rPr>
        <w:t>2</w:t>
      </w:r>
      <w:r w:rsidRPr="00B01C47">
        <w:rPr>
          <w:rFonts w:ascii="Sylfaen" w:hAnsi="Sylfaen" w:cs="Sylfaen"/>
          <w:lang w:val="hy-AM"/>
        </w:rPr>
        <w:t>6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9F5D9D">
        <w:rPr>
          <w:rFonts w:ascii="Sylfaen" w:hAnsi="Sylfaen" w:cs="Sylfaen"/>
          <w:lang w:val="hy-AM"/>
        </w:rPr>
        <w:t>19</w:t>
      </w:r>
      <w:r w:rsidRPr="003C1215">
        <w:rPr>
          <w:rFonts w:ascii="Sylfaen" w:hAnsi="Sylfaen" w:cs="Sylfaen"/>
          <w:lang w:val="hy-AM"/>
        </w:rPr>
        <w:t>.0</w:t>
      </w:r>
      <w:r w:rsidRPr="00503CBE">
        <w:rPr>
          <w:rFonts w:ascii="Sylfaen" w:hAnsi="Sylfaen" w:cs="Sylfaen"/>
          <w:lang w:val="hy-AM"/>
        </w:rPr>
        <w:t>8</w:t>
      </w:r>
      <w:r w:rsidRPr="003C1215">
        <w:rPr>
          <w:rFonts w:ascii="Sylfaen" w:hAnsi="Sylfaen" w:cs="Sylfaen"/>
          <w:lang w:val="hy-AM"/>
        </w:rPr>
        <w:t>.2014</w:t>
      </w:r>
      <w:r>
        <w:rPr>
          <w:rFonts w:ascii="Sylfaen" w:hAnsi="Sylfaen" w:cs="Sylfaen"/>
          <w:lang w:val="hy-AM"/>
        </w:rPr>
        <w:t>թ.</w:t>
      </w:r>
    </w:p>
    <w:p w:rsidR="006C429F" w:rsidRPr="000E460F" w:rsidRDefault="006C429F" w:rsidP="00BD71E5">
      <w:pPr>
        <w:ind w:left="360" w:hanging="360"/>
        <w:rPr>
          <w:rFonts w:ascii="Sylfaen" w:hAnsi="Sylfaen" w:cs="Sylfaen"/>
          <w:lang w:val="hy-AM"/>
        </w:rPr>
      </w:pPr>
    </w:p>
    <w:p w:rsidR="006C429F" w:rsidRPr="000E460F" w:rsidRDefault="006C429F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6C429F" w:rsidRPr="003C1215" w:rsidRDefault="006C429F" w:rsidP="00AB0CE9">
      <w:pPr>
        <w:ind w:left="360"/>
        <w:rPr>
          <w:rFonts w:ascii="Sylfaen" w:hAnsi="Sylfaen" w:cs="Sylfaen"/>
          <w:lang w:val="hy-AM"/>
        </w:rPr>
      </w:pPr>
      <w:r w:rsidRPr="003C1215">
        <w:rPr>
          <w:rFonts w:ascii="Sylfaen" w:hAnsi="Sylfaen" w:cs="Sylfaen"/>
          <w:lang w:val="hy-AM"/>
        </w:rPr>
        <w:t>«</w:t>
      </w:r>
      <w:r w:rsidRPr="009F5D9D">
        <w:rPr>
          <w:rFonts w:ascii="Sylfaen" w:hAnsi="Sylfaen" w:cs="Sylfaen"/>
          <w:lang w:val="hy-AM"/>
        </w:rPr>
        <w:t>Գ</w:t>
      </w:r>
      <w:r w:rsidRPr="00AB0CE9">
        <w:rPr>
          <w:rFonts w:ascii="Sylfaen" w:hAnsi="Sylfaen" w:cs="Sylfaen"/>
          <w:lang w:val="hy-AM"/>
        </w:rPr>
        <w:t>ոլդշին</w:t>
      </w:r>
      <w:r w:rsidRPr="003C1215">
        <w:rPr>
          <w:rFonts w:ascii="Sylfaen" w:hAnsi="Sylfaen" w:cs="Sylfaen"/>
          <w:lang w:val="hy-AM"/>
        </w:rPr>
        <w:t xml:space="preserve">» </w:t>
      </w:r>
      <w:r w:rsidRPr="00AB0CE9">
        <w:rPr>
          <w:rFonts w:ascii="Sylfaen" w:hAnsi="Sylfaen" w:cs="Sylfaen"/>
          <w:lang w:val="hy-AM"/>
        </w:rPr>
        <w:t xml:space="preserve">ՍՊԸ,  </w:t>
      </w:r>
      <w:r>
        <w:rPr>
          <w:rFonts w:ascii="Sylfaen" w:hAnsi="Sylfaen" w:cs="Sylfaen"/>
          <w:lang w:val="hy-AM"/>
        </w:rPr>
        <w:t xml:space="preserve">ՀՀ, </w:t>
      </w:r>
      <w:r w:rsidRPr="00AB0CE9">
        <w:rPr>
          <w:rFonts w:ascii="Sylfaen" w:hAnsi="Sylfaen" w:cs="Sylfaen"/>
          <w:lang w:val="hy-AM"/>
        </w:rPr>
        <w:t>Կոտայքի մարզ, ք.Հրազդան, Վանատուր թաղ., Ձորավար Անդրանիկի պողոտա, շենք 66</w:t>
      </w:r>
      <w:r w:rsidRPr="00B4765E">
        <w:rPr>
          <w:rFonts w:ascii="Sylfaen" w:hAnsi="Sylfaen" w:cs="Sylfaen"/>
          <w:lang w:val="hy-AM"/>
        </w:rPr>
        <w:t xml:space="preserve"> </w:t>
      </w:r>
    </w:p>
    <w:p w:rsidR="006C429F" w:rsidRPr="00AA5F19" w:rsidRDefault="006C429F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6C429F" w:rsidRPr="00915EDD" w:rsidRDefault="006C429F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AB0CE9">
        <w:rPr>
          <w:rFonts w:ascii="Sylfaen" w:hAnsi="Sylfaen" w:cs="Sylfaen"/>
          <w:lang w:val="hy-AM"/>
        </w:rPr>
        <w:t>2,043,048.00</w:t>
      </w:r>
      <w:r w:rsidRPr="000E460F">
        <w:rPr>
          <w:rFonts w:ascii="Sylfaen" w:hAnsi="Sylfaen" w:cs="Sylfaen"/>
          <w:lang w:val="hy-AM"/>
        </w:rPr>
        <w:t xml:space="preserve"> </w:t>
      </w:r>
      <w:r w:rsidRPr="003C1215">
        <w:rPr>
          <w:rFonts w:ascii="Sylfaen" w:hAnsi="Sylfaen" w:cs="Sylfaen"/>
          <w:lang w:val="hy-AM"/>
        </w:rPr>
        <w:t>ՀՀ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 w:rsidRPr="001E27E6">
        <w:rPr>
          <w:rFonts w:ascii="Sylfaen" w:hAnsi="Sylfaen" w:cs="Sylfaen"/>
          <w:lang w:val="hy-AM"/>
        </w:rPr>
        <w:t>ԱԱՀ 20</w:t>
      </w:r>
      <w:r w:rsidRPr="0055769A">
        <w:rPr>
          <w:rFonts w:ascii="Sylfaen" w:hAnsi="Sylfaen" w:cs="Sylfaen"/>
          <w:lang w:val="hy-AM"/>
        </w:rPr>
        <w:t>%</w:t>
      </w:r>
      <w:r w:rsidRPr="00915EDD">
        <w:rPr>
          <w:rFonts w:ascii="Sylfaen" w:hAnsi="Sylfaen" w:cs="Sylfaen"/>
          <w:lang w:val="hy-AM"/>
        </w:rPr>
        <w:t>:</w:t>
      </w:r>
    </w:p>
    <w:p w:rsidR="006C429F" w:rsidRPr="000E460F" w:rsidRDefault="006C429F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6C429F" w:rsidRPr="000E460F" w:rsidRDefault="006C429F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6C429F" w:rsidRPr="000E460F" w:rsidRDefault="006C429F" w:rsidP="00BD71E5">
      <w:pPr>
        <w:ind w:left="360" w:hanging="360"/>
        <w:rPr>
          <w:rFonts w:ascii="Sylfaen" w:hAnsi="Sylfaen" w:cs="Sylfaen"/>
          <w:lang w:val="hy-AM"/>
        </w:rPr>
      </w:pPr>
    </w:p>
    <w:p w:rsidR="006C429F" w:rsidRPr="00060290" w:rsidRDefault="006C429F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6C429F" w:rsidRPr="000E460F" w:rsidRDefault="006C429F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6C429F" w:rsidRPr="000E460F" w:rsidRDefault="006C429F" w:rsidP="00BD71E5">
      <w:pPr>
        <w:rPr>
          <w:rFonts w:ascii="Sylfaen" w:hAnsi="Sylfaen" w:cs="Sylfaen"/>
          <w:lang w:val="hy-AM"/>
        </w:rPr>
      </w:pPr>
    </w:p>
    <w:p w:rsidR="006C429F" w:rsidRPr="000E460F" w:rsidRDefault="006C429F" w:rsidP="00BD71E5">
      <w:pPr>
        <w:rPr>
          <w:rFonts w:ascii="Sylfaen" w:hAnsi="Sylfaen" w:cs="Sylfaen"/>
          <w:lang w:val="hy-AM"/>
        </w:rPr>
      </w:pPr>
    </w:p>
    <w:p w:rsidR="006C429F" w:rsidRPr="000E460F" w:rsidRDefault="006C429F" w:rsidP="00BD71E5">
      <w:pPr>
        <w:rPr>
          <w:rFonts w:ascii="Sylfaen" w:hAnsi="Sylfaen" w:cs="Sylfaen"/>
          <w:lang w:val="hy-AM"/>
        </w:rPr>
      </w:pPr>
    </w:p>
    <w:p w:rsidR="006C429F" w:rsidRPr="00735029" w:rsidRDefault="006C429F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6C429F" w:rsidRPr="000E460F" w:rsidRDefault="006C429F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6C429F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73A4"/>
    <w:rsid w:val="00056918"/>
    <w:rsid w:val="00060290"/>
    <w:rsid w:val="000919DE"/>
    <w:rsid w:val="00097BBA"/>
    <w:rsid w:val="000B37B4"/>
    <w:rsid w:val="000B3FAB"/>
    <w:rsid w:val="000C091B"/>
    <w:rsid w:val="000E460F"/>
    <w:rsid w:val="000E49FF"/>
    <w:rsid w:val="000E5BCB"/>
    <w:rsid w:val="000E6BAD"/>
    <w:rsid w:val="001007C8"/>
    <w:rsid w:val="00111E27"/>
    <w:rsid w:val="00115F36"/>
    <w:rsid w:val="001367B3"/>
    <w:rsid w:val="00164349"/>
    <w:rsid w:val="00165A21"/>
    <w:rsid w:val="00176AB6"/>
    <w:rsid w:val="0017787C"/>
    <w:rsid w:val="00185785"/>
    <w:rsid w:val="00190D24"/>
    <w:rsid w:val="001A61BA"/>
    <w:rsid w:val="001D25B6"/>
    <w:rsid w:val="001E27E6"/>
    <w:rsid w:val="001E35A4"/>
    <w:rsid w:val="002169C3"/>
    <w:rsid w:val="00231CF9"/>
    <w:rsid w:val="002436F0"/>
    <w:rsid w:val="00252F42"/>
    <w:rsid w:val="00274EC8"/>
    <w:rsid w:val="00281DA8"/>
    <w:rsid w:val="0028236E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65622"/>
    <w:rsid w:val="004741B2"/>
    <w:rsid w:val="004B7779"/>
    <w:rsid w:val="004C1C65"/>
    <w:rsid w:val="00503CBE"/>
    <w:rsid w:val="00511CAC"/>
    <w:rsid w:val="0053549C"/>
    <w:rsid w:val="0055769A"/>
    <w:rsid w:val="005703DC"/>
    <w:rsid w:val="00586791"/>
    <w:rsid w:val="005909DB"/>
    <w:rsid w:val="00593D4B"/>
    <w:rsid w:val="005A0784"/>
    <w:rsid w:val="005B5017"/>
    <w:rsid w:val="005D1923"/>
    <w:rsid w:val="006112DD"/>
    <w:rsid w:val="00617C9F"/>
    <w:rsid w:val="00661F8A"/>
    <w:rsid w:val="006A44B2"/>
    <w:rsid w:val="006C429F"/>
    <w:rsid w:val="006D1FD8"/>
    <w:rsid w:val="006D37E0"/>
    <w:rsid w:val="006D5AD1"/>
    <w:rsid w:val="006E6604"/>
    <w:rsid w:val="00707E12"/>
    <w:rsid w:val="00735029"/>
    <w:rsid w:val="007359AB"/>
    <w:rsid w:val="00741A9E"/>
    <w:rsid w:val="007431C8"/>
    <w:rsid w:val="007760A8"/>
    <w:rsid w:val="007B5E00"/>
    <w:rsid w:val="007E56BF"/>
    <w:rsid w:val="00802E24"/>
    <w:rsid w:val="00806C1E"/>
    <w:rsid w:val="00817B70"/>
    <w:rsid w:val="00827B7C"/>
    <w:rsid w:val="008461A4"/>
    <w:rsid w:val="00861164"/>
    <w:rsid w:val="008A04D0"/>
    <w:rsid w:val="008A1779"/>
    <w:rsid w:val="008E7412"/>
    <w:rsid w:val="008F7C62"/>
    <w:rsid w:val="009069F4"/>
    <w:rsid w:val="009126AE"/>
    <w:rsid w:val="00915EDD"/>
    <w:rsid w:val="0093703A"/>
    <w:rsid w:val="009610BA"/>
    <w:rsid w:val="009646D6"/>
    <w:rsid w:val="009823FA"/>
    <w:rsid w:val="009C70DC"/>
    <w:rsid w:val="009D69A3"/>
    <w:rsid w:val="009E1A74"/>
    <w:rsid w:val="009E3E55"/>
    <w:rsid w:val="009F479F"/>
    <w:rsid w:val="009F575B"/>
    <w:rsid w:val="009F5D9D"/>
    <w:rsid w:val="00A16BE5"/>
    <w:rsid w:val="00A3189F"/>
    <w:rsid w:val="00A73A81"/>
    <w:rsid w:val="00A76D68"/>
    <w:rsid w:val="00A8291F"/>
    <w:rsid w:val="00AA5F19"/>
    <w:rsid w:val="00AB0CE9"/>
    <w:rsid w:val="00AB3A33"/>
    <w:rsid w:val="00AE2094"/>
    <w:rsid w:val="00B01C47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A0082"/>
    <w:rsid w:val="00BB7055"/>
    <w:rsid w:val="00BC2312"/>
    <w:rsid w:val="00BD71E5"/>
    <w:rsid w:val="00BE390A"/>
    <w:rsid w:val="00C16125"/>
    <w:rsid w:val="00C51704"/>
    <w:rsid w:val="00C53667"/>
    <w:rsid w:val="00C56D86"/>
    <w:rsid w:val="00C578D4"/>
    <w:rsid w:val="00C71ECD"/>
    <w:rsid w:val="00CA0CB9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828E5"/>
    <w:rsid w:val="00D908A4"/>
    <w:rsid w:val="00DA0C43"/>
    <w:rsid w:val="00DA4C4B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F35A21"/>
    <w:rsid w:val="00F45DEB"/>
    <w:rsid w:val="00F660DC"/>
    <w:rsid w:val="00F7342B"/>
    <w:rsid w:val="00FB0E0B"/>
    <w:rsid w:val="00FB501E"/>
    <w:rsid w:val="00FB633D"/>
    <w:rsid w:val="00FC693B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190</Words>
  <Characters>1089</Characters>
  <Application>Microsoft Office Outlook</Application>
  <DocSecurity>0</DocSecurity>
  <Lines>0</Lines>
  <Paragraphs>0</Paragraphs>
  <ScaleCrop>false</ScaleCrop>
  <Company>ARG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user</cp:lastModifiedBy>
  <cp:revision>5</cp:revision>
  <cp:lastPrinted>2014-08-19T09:39:00Z</cp:lastPrinted>
  <dcterms:created xsi:type="dcterms:W3CDTF">2014-08-19T09:40:00Z</dcterms:created>
  <dcterms:modified xsi:type="dcterms:W3CDTF">2014-08-19T10:22:00Z</dcterms:modified>
</cp:coreProperties>
</file>